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E237A" w14:textId="77777777" w:rsidR="00FA777D" w:rsidRDefault="00FA777D" w:rsidP="00FA777D">
      <w:pPr>
        <w:pStyle w:val="NoSpacing"/>
      </w:pPr>
      <w:r>
        <w:rPr>
          <w:u w:val="single"/>
        </w:rPr>
        <w:t>Richard PLAYTER</w:t>
      </w:r>
      <w:r>
        <w:t xml:space="preserve">      (fl.1503)</w:t>
      </w:r>
    </w:p>
    <w:p w14:paraId="7633E8F8" w14:textId="77777777" w:rsidR="00FA777D" w:rsidRDefault="00FA777D" w:rsidP="00FA777D">
      <w:pPr>
        <w:pStyle w:val="NoSpacing"/>
      </w:pPr>
    </w:p>
    <w:p w14:paraId="407D6748" w14:textId="77777777" w:rsidR="00FA777D" w:rsidRDefault="00FA777D" w:rsidP="00FA777D">
      <w:pPr>
        <w:pStyle w:val="NoSpacing"/>
      </w:pPr>
    </w:p>
    <w:p w14:paraId="25F0124B" w14:textId="77777777" w:rsidR="00FA777D" w:rsidRDefault="00FA777D" w:rsidP="00FA777D">
      <w:pPr>
        <w:pStyle w:val="NoSpacing"/>
      </w:pPr>
      <w:r>
        <w:t>26 Aug.1503</w:t>
      </w:r>
      <w:r>
        <w:tab/>
        <w:t>He made his Will.</w:t>
      </w:r>
    </w:p>
    <w:p w14:paraId="05FA989F" w14:textId="77777777" w:rsidR="00FA777D" w:rsidRDefault="00FA777D" w:rsidP="00FA777D">
      <w:pPr>
        <w:pStyle w:val="NoSpacing"/>
      </w:pPr>
      <w:r>
        <w:tab/>
      </w:r>
      <w:r>
        <w:tab/>
        <w:t>(P.R.O. ref. PROB 11/13/503)</w:t>
      </w:r>
    </w:p>
    <w:p w14:paraId="79BDC946" w14:textId="77777777" w:rsidR="00FA777D" w:rsidRDefault="00FA777D" w:rsidP="00FA777D">
      <w:pPr>
        <w:pStyle w:val="NoSpacing"/>
      </w:pPr>
    </w:p>
    <w:p w14:paraId="00DF8782" w14:textId="77777777" w:rsidR="00FA777D" w:rsidRDefault="00FA777D" w:rsidP="00FA777D">
      <w:pPr>
        <w:pStyle w:val="NoSpacing"/>
      </w:pPr>
    </w:p>
    <w:p w14:paraId="1A5E2A1F" w14:textId="77777777" w:rsidR="00FA777D" w:rsidRDefault="00FA777D" w:rsidP="00FA777D">
      <w:pPr>
        <w:pStyle w:val="NoSpacing"/>
      </w:pPr>
      <w:r>
        <w:t>19 February 2020</w:t>
      </w:r>
    </w:p>
    <w:p w14:paraId="4E332190" w14:textId="77777777" w:rsidR="006B2F86" w:rsidRPr="00E71FC3" w:rsidRDefault="00FA77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54136" w14:textId="77777777" w:rsidR="00FA777D" w:rsidRDefault="00FA777D" w:rsidP="00E71FC3">
      <w:pPr>
        <w:spacing w:after="0" w:line="240" w:lineRule="auto"/>
      </w:pPr>
      <w:r>
        <w:separator/>
      </w:r>
    </w:p>
  </w:endnote>
  <w:endnote w:type="continuationSeparator" w:id="0">
    <w:p w14:paraId="7241FD9F" w14:textId="77777777" w:rsidR="00FA777D" w:rsidRDefault="00FA77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D6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B62C3" w14:textId="77777777" w:rsidR="00FA777D" w:rsidRDefault="00FA777D" w:rsidP="00E71FC3">
      <w:pPr>
        <w:spacing w:after="0" w:line="240" w:lineRule="auto"/>
      </w:pPr>
      <w:r>
        <w:separator/>
      </w:r>
    </w:p>
  </w:footnote>
  <w:footnote w:type="continuationSeparator" w:id="0">
    <w:p w14:paraId="6E4225BD" w14:textId="77777777" w:rsidR="00FA777D" w:rsidRDefault="00FA77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77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66F3E"/>
  <w15:chartTrackingRefBased/>
  <w15:docId w15:val="{DAEB56E9-0096-4C65-A6D3-01FE9079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2020-02-28T19:49:00Z</dcterms:created>
  <dcterms:modified xsi:type="dcterms:W3CDTF">2020-02-28T19:49:00Z</dcterms:modified>
</cp:coreProperties>
</file>